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11A24ECE" w14:textId="77777777" w:rsidTr="001B6073">
        <w:trPr>
          <w:trHeight w:val="738"/>
        </w:trPr>
        <w:tc>
          <w:tcPr>
            <w:tcW w:w="5000" w:type="pct"/>
            <w:shd w:val="clear" w:color="auto" w:fill="auto"/>
            <w:vAlign w:val="center"/>
          </w:tcPr>
          <w:p w14:paraId="65A54DB0" w14:textId="0A6811CC" w:rsidR="005F2928" w:rsidRDefault="002F3263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54CB9FD7" wp14:editId="0FAA1158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B5DD99" w14:textId="1952538B" w:rsidR="002C5E76" w:rsidRPr="0041298F" w:rsidRDefault="00A37200" w:rsidP="002C5E76">
      <w:pPr>
        <w:pStyle w:val="APBHeading"/>
      </w:pPr>
      <w:r>
        <w:pict w14:anchorId="626A0BC4">
          <v:shape id="Picture 1" o:spid="_x0000_i1027" type="#_x0000_t75" alt="MCj02950710000[1]" style="width:18pt;height:15.75pt;visibility:visible;mso-wrap-style:square">
            <v:imagedata r:id="rId9" o:title="MCj02950710000[1]" gain="60293f"/>
          </v:shape>
        </w:pict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7270BF">
        <w:t>1.3.2 DNA Strands</w:t>
      </w:r>
    </w:p>
    <w:p w14:paraId="4E03093A" w14:textId="77777777" w:rsidR="002C5E76" w:rsidRDefault="002C5E76" w:rsidP="002C5E76"/>
    <w:p w14:paraId="6585DD52" w14:textId="77777777" w:rsidR="002C5E76" w:rsidRDefault="002C5E76" w:rsidP="002C5E76">
      <w:pPr>
        <w:pStyle w:val="ActivitySection"/>
      </w:pPr>
      <w:r>
        <w:t>Purpose</w:t>
      </w:r>
    </w:p>
    <w:p w14:paraId="5B88782A" w14:textId="16E6ED1C" w:rsidR="00AF18B5" w:rsidRDefault="007270BF" w:rsidP="007270BF">
      <w:pPr>
        <w:pStyle w:val="ActivityBody"/>
      </w:pPr>
      <w:r>
        <w:t xml:space="preserve">DNA is a chemical structure that codes for the genetic makeup of all living organisms and </w:t>
      </w:r>
      <w:r w:rsidR="00BF021F">
        <w:t xml:space="preserve">the </w:t>
      </w:r>
      <w:r>
        <w:t>processes that occur within those organisms. For you to understand how organisms operate, you must firs</w:t>
      </w:r>
      <w:r w:rsidR="00AF18B5">
        <w:t>t understand how DNA is formed.</w:t>
      </w:r>
    </w:p>
    <w:p w14:paraId="1D76DA3F" w14:textId="77777777" w:rsidR="00AF18B5" w:rsidRDefault="00AF18B5" w:rsidP="00AF18B5"/>
    <w:p w14:paraId="739F6771" w14:textId="3047FCAF" w:rsidR="00AF18B5" w:rsidRDefault="00AF18B5" w:rsidP="00AF18B5">
      <w:pPr>
        <w:pStyle w:val="ActivityBody"/>
      </w:pPr>
      <w:r w:rsidRPr="0014228F">
        <w:t>A nucleotide is the smallest unit of a DNA molecule</w:t>
      </w:r>
      <w:r>
        <w:t xml:space="preserve"> and consists of a deoxyr</w:t>
      </w:r>
      <w:r w:rsidR="00F2496C">
        <w:t>ibose sugar, a phosphate, and one of four bases. Bases are classified by the number of rings, or hydrogen bonds used to connect to the complementary base. A p</w:t>
      </w:r>
      <w:r w:rsidR="00F2496C" w:rsidRPr="0014228F">
        <w:t>urine</w:t>
      </w:r>
      <w:r w:rsidR="00F2496C">
        <w:t xml:space="preserve"> is a base</w:t>
      </w:r>
      <w:r w:rsidR="00F2496C" w:rsidRPr="0014228F">
        <w:t xml:space="preserve"> that contain</w:t>
      </w:r>
      <w:r w:rsidR="00F2496C">
        <w:t>s</w:t>
      </w:r>
      <w:r w:rsidR="00F2496C" w:rsidRPr="0014228F">
        <w:t xml:space="preserve"> two rings </w:t>
      </w:r>
      <w:r w:rsidR="00F2496C">
        <w:t>while</w:t>
      </w:r>
      <w:r w:rsidR="00F2496C" w:rsidRPr="0014228F">
        <w:t xml:space="preserve"> </w:t>
      </w:r>
      <w:r w:rsidR="00F2496C">
        <w:t xml:space="preserve">a </w:t>
      </w:r>
      <w:r w:rsidR="00F2496C" w:rsidRPr="0014228F">
        <w:t xml:space="preserve">pyrimidine </w:t>
      </w:r>
      <w:r w:rsidR="00F2496C">
        <w:t>is a</w:t>
      </w:r>
      <w:r w:rsidR="00F2496C" w:rsidRPr="0014228F">
        <w:t xml:space="preserve"> base that contain</w:t>
      </w:r>
      <w:r w:rsidR="00F2496C">
        <w:t xml:space="preserve">s one ring. </w:t>
      </w:r>
      <w:r>
        <w:t xml:space="preserve">A sequence of </w:t>
      </w:r>
      <w:r w:rsidR="00F2496C">
        <w:t>nucleotides</w:t>
      </w:r>
      <w:r>
        <w:t xml:space="preserve"> is read from the 5 prime (5’) end to the 3 prime (3’) end.</w:t>
      </w:r>
    </w:p>
    <w:p w14:paraId="455061F9" w14:textId="77777777" w:rsidR="00AF18B5" w:rsidRDefault="00AF18B5" w:rsidP="00AF18B5"/>
    <w:p w14:paraId="37CB541E" w14:textId="77777777" w:rsidR="007270BF" w:rsidRDefault="007270BF" w:rsidP="007270BF">
      <w:pPr>
        <w:pStyle w:val="ActivityBody"/>
      </w:pPr>
      <w:r>
        <w:t>Once you understand how DNA is formed</w:t>
      </w:r>
      <w:r w:rsidR="00DF7284">
        <w:t>,</w:t>
      </w:r>
      <w:r>
        <w:t xml:space="preserve"> you can begin using biotechnology techniques to change and replicate it for agricultural benefits.</w:t>
      </w:r>
    </w:p>
    <w:p w14:paraId="0E66C164" w14:textId="77777777" w:rsidR="003B0686" w:rsidRPr="00210996" w:rsidRDefault="003B0686" w:rsidP="002C5E76"/>
    <w:p w14:paraId="1715DF8A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7270BF" w14:paraId="1982D4F9" w14:textId="77777777" w:rsidTr="002C5E76">
        <w:tc>
          <w:tcPr>
            <w:tcW w:w="5499" w:type="dxa"/>
          </w:tcPr>
          <w:p w14:paraId="3D2D6C2D" w14:textId="77777777" w:rsidR="007270BF" w:rsidRDefault="007270BF" w:rsidP="00BE7183">
            <w:pPr>
              <w:pStyle w:val="ActivityBodyBold"/>
            </w:pPr>
            <w:r>
              <w:t>Per class:</w:t>
            </w:r>
          </w:p>
          <w:p w14:paraId="129BD949" w14:textId="77777777" w:rsidR="007270BF" w:rsidRDefault="007270BF" w:rsidP="00BE7183">
            <w:pPr>
              <w:pStyle w:val="Activitybullet"/>
            </w:pPr>
            <w:r>
              <w:t>Whiteboard</w:t>
            </w:r>
          </w:p>
        </w:tc>
        <w:tc>
          <w:tcPr>
            <w:tcW w:w="5499" w:type="dxa"/>
            <w:vMerge w:val="restart"/>
          </w:tcPr>
          <w:p w14:paraId="7FEB7E50" w14:textId="77777777" w:rsidR="007270BF" w:rsidRDefault="007270BF" w:rsidP="00BE7183">
            <w:pPr>
              <w:pStyle w:val="ActivityBodyBold"/>
            </w:pPr>
            <w:r>
              <w:t>Per student:</w:t>
            </w:r>
          </w:p>
          <w:p w14:paraId="0859B721" w14:textId="77777777" w:rsidR="007270BF" w:rsidRDefault="007270BF" w:rsidP="007270BF">
            <w:pPr>
              <w:pStyle w:val="Activitybullet"/>
            </w:pPr>
            <w:r>
              <w:t>Base sticker</w:t>
            </w:r>
          </w:p>
          <w:p w14:paraId="74D32E66" w14:textId="77777777" w:rsidR="007270BF" w:rsidRDefault="007270BF" w:rsidP="007270BF">
            <w:pPr>
              <w:pStyle w:val="Activitybullet"/>
            </w:pPr>
            <w:r w:rsidRPr="00F503FA">
              <w:t>Pencil</w:t>
            </w:r>
          </w:p>
          <w:p w14:paraId="64A7EED9" w14:textId="77777777" w:rsidR="007270BF" w:rsidRDefault="007270BF" w:rsidP="007270BF">
            <w:pPr>
              <w:pStyle w:val="Activitybullet"/>
            </w:pPr>
            <w:r w:rsidRPr="00C0221D">
              <w:rPr>
                <w:rStyle w:val="Italic"/>
              </w:rPr>
              <w:t>Agriscience Notebook</w:t>
            </w:r>
          </w:p>
        </w:tc>
      </w:tr>
      <w:tr w:rsidR="007270BF" w14:paraId="6A2A33F0" w14:textId="77777777" w:rsidTr="002C5E76">
        <w:tc>
          <w:tcPr>
            <w:tcW w:w="5499" w:type="dxa"/>
          </w:tcPr>
          <w:p w14:paraId="4B311BA3" w14:textId="77777777" w:rsidR="007270BF" w:rsidRDefault="007270BF" w:rsidP="00BE7183">
            <w:pPr>
              <w:pStyle w:val="ActivityBodyBold"/>
            </w:pPr>
            <w:r>
              <w:t>Per pair of students:</w:t>
            </w:r>
          </w:p>
          <w:p w14:paraId="35FE2B7C" w14:textId="77777777" w:rsidR="007270BF" w:rsidRDefault="007270BF" w:rsidP="007270BF">
            <w:pPr>
              <w:pStyle w:val="Activitybullet"/>
            </w:pPr>
            <w:r>
              <w:t>Lab-Aids DNA Model Packet</w:t>
            </w:r>
          </w:p>
          <w:p w14:paraId="72D703C5" w14:textId="77777777" w:rsidR="007B6BFC" w:rsidRDefault="007B6BFC" w:rsidP="007270BF">
            <w:pPr>
              <w:pStyle w:val="Activitybullet"/>
            </w:pPr>
            <w:r>
              <w:t>Colored pencils</w:t>
            </w:r>
          </w:p>
        </w:tc>
        <w:tc>
          <w:tcPr>
            <w:tcW w:w="5499" w:type="dxa"/>
            <w:vMerge/>
          </w:tcPr>
          <w:p w14:paraId="3DB88099" w14:textId="77777777" w:rsidR="007270BF" w:rsidRDefault="007270BF" w:rsidP="00BE7183">
            <w:pPr>
              <w:pStyle w:val="ActivityBodyBold"/>
            </w:pPr>
          </w:p>
        </w:tc>
      </w:tr>
    </w:tbl>
    <w:p w14:paraId="70176D87" w14:textId="77777777" w:rsidR="002C5E76" w:rsidRDefault="002C5E76" w:rsidP="002C5E76"/>
    <w:p w14:paraId="4DD1D119" w14:textId="77777777" w:rsidR="002C5E76" w:rsidRDefault="002C5E76" w:rsidP="002C5E76">
      <w:pPr>
        <w:pStyle w:val="ActivitySection"/>
      </w:pPr>
      <w:r>
        <w:t>Procedure</w:t>
      </w:r>
    </w:p>
    <w:p w14:paraId="054F8C12" w14:textId="4B68AED5" w:rsidR="007270BF" w:rsidRDefault="007270BF" w:rsidP="007270BF">
      <w:pPr>
        <w:pStyle w:val="ActivityBody"/>
      </w:pPr>
      <w:r>
        <w:t xml:space="preserve">In this activity, you will work with your classmates to perform a dance to </w:t>
      </w:r>
      <w:r w:rsidR="00DF7284">
        <w:t xml:space="preserve">form </w:t>
      </w:r>
      <w:r>
        <w:t>a model of a DNA strand. This model will help you understand how DNA is read and the molecular structure of DNA. Then you will work with a partner to build a model of a DNA strand.</w:t>
      </w:r>
    </w:p>
    <w:p w14:paraId="57BD35CD" w14:textId="77777777" w:rsidR="007270BF" w:rsidRDefault="007270BF" w:rsidP="007270BF"/>
    <w:p w14:paraId="10C5DA35" w14:textId="77777777" w:rsidR="007270BF" w:rsidRDefault="007270BF" w:rsidP="007270BF">
      <w:pPr>
        <w:pStyle w:val="ActivityBodyBold"/>
      </w:pPr>
      <w:r>
        <w:t>Part One – Dancing DNA</w:t>
      </w:r>
    </w:p>
    <w:p w14:paraId="1150E9D7" w14:textId="0A07EDA9" w:rsidR="007270BF" w:rsidRDefault="00AF18B5" w:rsidP="00390E93">
      <w:pPr>
        <w:pStyle w:val="ActivityNumbers"/>
      </w:pPr>
      <w:r>
        <w:t>Y</w:t>
      </w:r>
      <w:r w:rsidR="007270BF">
        <w:t xml:space="preserve">ou were assigned a base sticker that represents one of the four bases found in DNA. You will represent a </w:t>
      </w:r>
      <w:r w:rsidR="00DF7284">
        <w:t>nucleotide</w:t>
      </w:r>
      <w:r w:rsidR="007270BF">
        <w:t xml:space="preserve"> that contains your assigned base.</w:t>
      </w:r>
    </w:p>
    <w:p w14:paraId="682794A0" w14:textId="77777777" w:rsidR="007270BF" w:rsidRDefault="007270BF" w:rsidP="00390E93">
      <w:pPr>
        <w:pStyle w:val="ActivityNumbers"/>
      </w:pPr>
      <w:r>
        <w:t xml:space="preserve">When your instructor tells you stand up and hold your right arm straight out to your side so it </w:t>
      </w:r>
      <w:r w:rsidR="008145FF">
        <w:t xml:space="preserve">is perpendicular to your body. </w:t>
      </w:r>
      <w:r>
        <w:t>This represents the base of the deoxyribonucleic acid.</w:t>
      </w:r>
    </w:p>
    <w:p w14:paraId="517DAED1" w14:textId="6D351C6C" w:rsidR="007270BF" w:rsidRDefault="007270BF" w:rsidP="00390E93">
      <w:pPr>
        <w:pStyle w:val="ActivityNumbers"/>
      </w:pPr>
      <w:r>
        <w:t xml:space="preserve">Your right hand is where your base connects with another. Make the following shape with your hand that corresponds with the base </w:t>
      </w:r>
      <w:r w:rsidR="007B6BFC">
        <w:t>you were assigned</w:t>
      </w:r>
      <w:r>
        <w:t>.</w:t>
      </w:r>
    </w:p>
    <w:p w14:paraId="5DA868F5" w14:textId="77777777" w:rsidR="007270BF" w:rsidRPr="00390E93" w:rsidRDefault="007270BF" w:rsidP="00390E93">
      <w:pPr>
        <w:pStyle w:val="Activitybullet"/>
      </w:pPr>
      <w:r w:rsidRPr="00390E93">
        <w:t>Adenine – Palm Down</w:t>
      </w:r>
    </w:p>
    <w:p w14:paraId="20CF6176" w14:textId="77777777" w:rsidR="007270BF" w:rsidRPr="00390E93" w:rsidRDefault="007270BF" w:rsidP="00390E93">
      <w:pPr>
        <w:pStyle w:val="Activitybullet"/>
      </w:pPr>
      <w:r w:rsidRPr="00390E93">
        <w:t>Thymine – Palm Up</w:t>
      </w:r>
    </w:p>
    <w:p w14:paraId="4EDAB944" w14:textId="77777777" w:rsidR="007270BF" w:rsidRPr="00390E93" w:rsidRDefault="007270BF" w:rsidP="00390E93">
      <w:pPr>
        <w:pStyle w:val="Activitybullet"/>
      </w:pPr>
      <w:r w:rsidRPr="00390E93">
        <w:t>Guanine – Fist</w:t>
      </w:r>
    </w:p>
    <w:p w14:paraId="380257E5" w14:textId="77777777" w:rsidR="007270BF" w:rsidRDefault="007270BF" w:rsidP="00390E93">
      <w:pPr>
        <w:pStyle w:val="Activitybullet"/>
      </w:pPr>
      <w:r w:rsidRPr="00390E93">
        <w:t>Cytosine – C</w:t>
      </w:r>
      <w:r>
        <w:t xml:space="preserve"> shape</w:t>
      </w:r>
    </w:p>
    <w:p w14:paraId="4CF2BF23" w14:textId="77777777" w:rsidR="007270BF" w:rsidRDefault="007270BF" w:rsidP="00390E93">
      <w:pPr>
        <w:pStyle w:val="ActivityNumbers"/>
      </w:pPr>
      <w:r>
        <w:t xml:space="preserve">Your left arm represents the </w:t>
      </w:r>
      <w:r w:rsidR="00AF18B5">
        <w:t>5’</w:t>
      </w:r>
      <w:r>
        <w:t xml:space="preserve"> carbon on the deoxyribose sugar, hold out your left arm straight forward so it is perpendicular to your chest.</w:t>
      </w:r>
    </w:p>
    <w:p w14:paraId="179B7E7B" w14:textId="77777777" w:rsidR="007270BF" w:rsidRDefault="007270BF" w:rsidP="00390E93">
      <w:pPr>
        <w:pStyle w:val="ActivityNumbers"/>
      </w:pPr>
      <w:r>
        <w:t xml:space="preserve">Your left hand represents the phosphate that bonds to the </w:t>
      </w:r>
      <w:r w:rsidR="00AF18B5">
        <w:t>3’</w:t>
      </w:r>
      <w:r>
        <w:t xml:space="preserve"> carbon of the deoxyribose sugar.</w:t>
      </w:r>
    </w:p>
    <w:p w14:paraId="434FE337" w14:textId="1ECC2EFF" w:rsidR="007270BF" w:rsidRDefault="007270BF" w:rsidP="00390E93">
      <w:pPr>
        <w:pStyle w:val="ActivityNumbers"/>
      </w:pPr>
      <w:r>
        <w:t xml:space="preserve">You </w:t>
      </w:r>
      <w:r w:rsidR="00DF7284">
        <w:t xml:space="preserve">are </w:t>
      </w:r>
      <w:r>
        <w:t>now a model of a single deoxyribose sugar that makes up a DNA molecule.</w:t>
      </w:r>
    </w:p>
    <w:p w14:paraId="6ACC8719" w14:textId="0948FB9A" w:rsidR="007270BF" w:rsidRDefault="007270BF" w:rsidP="007270BF">
      <w:pPr>
        <w:pStyle w:val="Activitybullet"/>
      </w:pPr>
      <w:r>
        <w:lastRenderedPageBreak/>
        <w:t>Your right arm is the base (</w:t>
      </w:r>
      <w:proofErr w:type="gramStart"/>
      <w:r>
        <w:t>A,T</w:t>
      </w:r>
      <w:proofErr w:type="gramEnd"/>
      <w:r>
        <w:t>,C, or G)</w:t>
      </w:r>
      <w:r w:rsidR="00BF021F">
        <w:t>.</w:t>
      </w:r>
    </w:p>
    <w:p w14:paraId="4367CD48" w14:textId="77777777" w:rsidR="007270BF" w:rsidRDefault="007270BF" w:rsidP="007270BF">
      <w:pPr>
        <w:pStyle w:val="Activitybullet"/>
      </w:pPr>
      <w:r>
        <w:t>Your right hand is the hydrogen bond that will connect to the corresponding base pair.</w:t>
      </w:r>
    </w:p>
    <w:p w14:paraId="003B1F19" w14:textId="77777777" w:rsidR="007270BF" w:rsidRDefault="007270BF" w:rsidP="007270BF">
      <w:pPr>
        <w:pStyle w:val="Activitybullet"/>
      </w:pPr>
      <w:r>
        <w:t>Your body is the ribose sugar.</w:t>
      </w:r>
    </w:p>
    <w:p w14:paraId="7724B0AF" w14:textId="77777777" w:rsidR="007270BF" w:rsidRDefault="007270BF" w:rsidP="007270BF">
      <w:pPr>
        <w:pStyle w:val="Activitybullet"/>
      </w:pPr>
      <w:r>
        <w:t xml:space="preserve">Your left shoulder is the </w:t>
      </w:r>
      <w:r w:rsidR="00AF18B5">
        <w:t>3’</w:t>
      </w:r>
      <w:r>
        <w:t xml:space="preserve"> carbon</w:t>
      </w:r>
      <w:r w:rsidR="00DF7284">
        <w:t>.</w:t>
      </w:r>
    </w:p>
    <w:p w14:paraId="559B2907" w14:textId="77777777" w:rsidR="007270BF" w:rsidRDefault="007270BF" w:rsidP="007270BF">
      <w:pPr>
        <w:pStyle w:val="Activitybullet"/>
      </w:pPr>
      <w:r>
        <w:t xml:space="preserve">Your left arm is the </w:t>
      </w:r>
      <w:r w:rsidR="00AF18B5">
        <w:t>5’</w:t>
      </w:r>
      <w:r>
        <w:t xml:space="preserve"> carbon</w:t>
      </w:r>
      <w:r w:rsidR="00DF7284">
        <w:t>.</w:t>
      </w:r>
    </w:p>
    <w:p w14:paraId="3C81D8B8" w14:textId="77777777" w:rsidR="007270BF" w:rsidRDefault="007270BF" w:rsidP="007270BF">
      <w:pPr>
        <w:pStyle w:val="Activitybullet"/>
      </w:pPr>
      <w:r>
        <w:t xml:space="preserve">Your left hand is the phosphate group found on the end of the </w:t>
      </w:r>
      <w:r w:rsidR="00AF18B5">
        <w:t>5’</w:t>
      </w:r>
      <w:r>
        <w:t xml:space="preserve"> carbon.</w:t>
      </w:r>
    </w:p>
    <w:p w14:paraId="5C63E941" w14:textId="1A33A9A2" w:rsidR="007270BF" w:rsidRDefault="00DF7284" w:rsidP="00390E93">
      <w:pPr>
        <w:pStyle w:val="ActivityNumbers"/>
      </w:pPr>
      <w:r>
        <w:t>W</w:t>
      </w:r>
      <w:r w:rsidR="007270BF">
        <w:t>ork with your classmates to form a DNA molecule that follows these rules.</w:t>
      </w:r>
    </w:p>
    <w:p w14:paraId="7FF8375B" w14:textId="5E77B682" w:rsidR="007270BF" w:rsidRDefault="007270BF" w:rsidP="007270BF">
      <w:pPr>
        <w:pStyle w:val="Activitybullet"/>
      </w:pPr>
      <w:r>
        <w:t xml:space="preserve">The </w:t>
      </w:r>
      <w:r w:rsidR="00AF18B5">
        <w:t>5’</w:t>
      </w:r>
      <w:r>
        <w:t xml:space="preserve"> and phosphate group must attach to a </w:t>
      </w:r>
      <w:r w:rsidR="00AF18B5">
        <w:t>3’</w:t>
      </w:r>
      <w:r>
        <w:t xml:space="preserve"> (left arm must attach to a left shoulder)</w:t>
      </w:r>
      <w:r w:rsidR="00BF021F">
        <w:t>.</w:t>
      </w:r>
    </w:p>
    <w:p w14:paraId="7070889B" w14:textId="4D359289" w:rsidR="007270BF" w:rsidRDefault="007270BF" w:rsidP="007270BF">
      <w:pPr>
        <w:pStyle w:val="Activitybullet"/>
      </w:pPr>
      <w:r>
        <w:t>The Adenine must attach to a Thymine (palm down to palm up)</w:t>
      </w:r>
      <w:r w:rsidR="00BF021F">
        <w:t>.</w:t>
      </w:r>
    </w:p>
    <w:p w14:paraId="2835878A" w14:textId="1930E535" w:rsidR="007270BF" w:rsidRDefault="007270BF" w:rsidP="007270BF">
      <w:pPr>
        <w:pStyle w:val="Activitybullet"/>
      </w:pPr>
      <w:r>
        <w:t>The Cytosine must attach to a Guanine (C shape to fist)</w:t>
      </w:r>
      <w:r w:rsidR="00BF021F">
        <w:t>.</w:t>
      </w:r>
    </w:p>
    <w:p w14:paraId="289D7BE5" w14:textId="77777777" w:rsidR="007270BF" w:rsidRPr="009B2166" w:rsidRDefault="007270BF" w:rsidP="00390E93">
      <w:pPr>
        <w:pStyle w:val="ActivityNumbers"/>
      </w:pPr>
      <w:r>
        <w:t>Your instructor will write the DNA sequence of y</w:t>
      </w:r>
      <w:r w:rsidR="008145FF">
        <w:t>our model created on the board.</w:t>
      </w:r>
      <w:r>
        <w:t xml:space="preserve"> Use the DNA sequence and your model to answer the conclusion questions.</w:t>
      </w:r>
    </w:p>
    <w:p w14:paraId="3CA6D3F6" w14:textId="77777777" w:rsidR="007270BF" w:rsidRDefault="007270BF" w:rsidP="007270BF"/>
    <w:p w14:paraId="671E610D" w14:textId="77777777" w:rsidR="007270BF" w:rsidRDefault="007270BF" w:rsidP="007270BF">
      <w:pPr>
        <w:pStyle w:val="ActivityBodyBold"/>
      </w:pPr>
      <w:r>
        <w:t>Part Two – Building a Model</w:t>
      </w:r>
    </w:p>
    <w:p w14:paraId="137E2404" w14:textId="2508CDEB" w:rsidR="007270BF" w:rsidRDefault="007270BF" w:rsidP="007270BF">
      <w:pPr>
        <w:pStyle w:val="ActivityBody"/>
      </w:pPr>
      <w:r>
        <w:t>You and your partner will construct a model of a DNA molecule using plastic parts simulating DNA components</w:t>
      </w:r>
      <w:r w:rsidRPr="009B2166">
        <w:t>.</w:t>
      </w:r>
      <w:r>
        <w:t xml:space="preserve"> </w:t>
      </w:r>
      <w:r w:rsidR="00DF7284">
        <w:t>U</w:t>
      </w:r>
      <w:r>
        <w:t xml:space="preserve">se your knowledge from </w:t>
      </w:r>
      <w:r w:rsidRPr="006A2F41">
        <w:rPr>
          <w:rStyle w:val="Italic"/>
        </w:rPr>
        <w:t>Part One – Dancing DNA</w:t>
      </w:r>
      <w:r>
        <w:t xml:space="preserve"> to develop a</w:t>
      </w:r>
      <w:r w:rsidR="008145FF">
        <w:t xml:space="preserve"> model of a DNA strand. </w:t>
      </w:r>
      <w:r w:rsidR="00DF7284">
        <w:t>T</w:t>
      </w:r>
      <w:r>
        <w:t>hen use your model to identify parts of a DNA molecule and explain how it is put together.</w:t>
      </w:r>
    </w:p>
    <w:p w14:paraId="69385D55" w14:textId="77777777" w:rsidR="007270BF" w:rsidRPr="0014228F" w:rsidRDefault="007270BF" w:rsidP="007270BF"/>
    <w:p w14:paraId="32616257" w14:textId="53909EB8" w:rsidR="007270BF" w:rsidRPr="0014228F" w:rsidRDefault="007270BF" w:rsidP="00390E93">
      <w:pPr>
        <w:pStyle w:val="ActivityNumbers"/>
        <w:numPr>
          <w:ilvl w:val="0"/>
          <w:numId w:val="17"/>
        </w:numPr>
      </w:pPr>
      <w:r>
        <w:t>Work together to develop</w:t>
      </w:r>
      <w:r w:rsidR="00635F3D">
        <w:t xml:space="preserve"> an eight</w:t>
      </w:r>
      <w:r w:rsidR="00BF021F">
        <w:t>-</w:t>
      </w:r>
      <w:r w:rsidR="00635F3D">
        <w:t>base sequence</w:t>
      </w:r>
      <w:r>
        <w:t xml:space="preserve">. </w:t>
      </w:r>
      <w:r w:rsidRPr="0014228F">
        <w:t xml:space="preserve">Record </w:t>
      </w:r>
      <w:r w:rsidR="008145FF">
        <w:t>on the student worksheet</w:t>
      </w:r>
      <w:r w:rsidRPr="0014228F">
        <w:t>.</w:t>
      </w:r>
    </w:p>
    <w:p w14:paraId="5D0682FD" w14:textId="77777777" w:rsidR="007270BF" w:rsidRPr="0014228F" w:rsidRDefault="007270BF" w:rsidP="007270BF">
      <w:pPr>
        <w:pStyle w:val="ActivityNumbers"/>
      </w:pPr>
      <w:r w:rsidRPr="0014228F">
        <w:t>Record the complimentary sequence to the DNA you wrote.</w:t>
      </w:r>
    </w:p>
    <w:p w14:paraId="5DDC0684" w14:textId="6E25D41B" w:rsidR="007270BF" w:rsidRDefault="007270BF" w:rsidP="007270BF">
      <w:pPr>
        <w:pStyle w:val="ActivityNumbers"/>
      </w:pPr>
      <w:r>
        <w:t xml:space="preserve">Identify each </w:t>
      </w:r>
      <w:r w:rsidR="00635F3D">
        <w:t xml:space="preserve">base according to its </w:t>
      </w:r>
      <w:r>
        <w:t>classification</w:t>
      </w:r>
      <w:r w:rsidR="00635F3D">
        <w:t>, and designate classifications</w:t>
      </w:r>
      <w:r>
        <w:t xml:space="preserve"> </w:t>
      </w:r>
      <w:r w:rsidR="00972C5C">
        <w:t>with colored pencils</w:t>
      </w:r>
      <w:r>
        <w:t>.</w:t>
      </w:r>
      <w:r w:rsidR="00635F3D">
        <w:t xml:space="preserve"> </w:t>
      </w:r>
      <w:r w:rsidR="00635F3D" w:rsidRPr="0014228F">
        <w:t xml:space="preserve">In your model, </w:t>
      </w:r>
      <w:r w:rsidR="00635F3D">
        <w:t xml:space="preserve">a </w:t>
      </w:r>
      <w:r w:rsidR="00635F3D" w:rsidRPr="0014228F">
        <w:t xml:space="preserve">base that </w:t>
      </w:r>
      <w:r w:rsidR="00635F3D">
        <w:t>is</w:t>
      </w:r>
      <w:r w:rsidR="00635F3D" w:rsidRPr="0014228F">
        <w:t xml:space="preserve"> smaller </w:t>
      </w:r>
      <w:r w:rsidR="00635F3D">
        <w:t>in diameter is a</w:t>
      </w:r>
      <w:r w:rsidR="00635F3D" w:rsidRPr="0014228F">
        <w:t xml:space="preserve"> pyrimidine and those that are larger </w:t>
      </w:r>
      <w:r w:rsidR="00635F3D">
        <w:t xml:space="preserve">in diameter </w:t>
      </w:r>
      <w:r w:rsidR="00635F3D" w:rsidRPr="0014228F">
        <w:t>are purines.</w:t>
      </w:r>
    </w:p>
    <w:p w14:paraId="5CF2D14A" w14:textId="5BBC7488" w:rsidR="007270BF" w:rsidRDefault="007270BF" w:rsidP="007270BF">
      <w:pPr>
        <w:pStyle w:val="ActivityNumbers"/>
      </w:pPr>
      <w:r w:rsidRPr="0014228F">
        <w:t xml:space="preserve">Using </w:t>
      </w:r>
      <w:r w:rsidR="00AA5292">
        <w:t>the sequence you recorded</w:t>
      </w:r>
      <w:r w:rsidRPr="0014228F">
        <w:t xml:space="preserve">, </w:t>
      </w:r>
      <w:r>
        <w:t>determine the quantity of each component</w:t>
      </w:r>
      <w:r w:rsidR="00AA5292">
        <w:t xml:space="preserve"> </w:t>
      </w:r>
      <w:r w:rsidR="00635F3D">
        <w:t>that you will need</w:t>
      </w:r>
      <w:r>
        <w:t xml:space="preserve">. Record what </w:t>
      </w:r>
      <w:r w:rsidR="00635F3D">
        <w:t xml:space="preserve">model </w:t>
      </w:r>
      <w:r>
        <w:t xml:space="preserve">item </w:t>
      </w:r>
      <w:r w:rsidR="00972C5C">
        <w:t xml:space="preserve">and color </w:t>
      </w:r>
      <w:r>
        <w:t xml:space="preserve">will </w:t>
      </w:r>
      <w:r w:rsidR="00635F3D">
        <w:t>represent each component of DNA.</w:t>
      </w:r>
    </w:p>
    <w:p w14:paraId="6A53EDD4" w14:textId="77777777" w:rsidR="007270BF" w:rsidRPr="0014228F" w:rsidRDefault="007270BF" w:rsidP="007270BF">
      <w:pPr>
        <w:pStyle w:val="ActivityNumbers"/>
      </w:pPr>
      <w:r w:rsidRPr="0014228F">
        <w:t>How many nucleotides will you need to make your DNA molecule?</w:t>
      </w:r>
    </w:p>
    <w:p w14:paraId="30D7D813" w14:textId="77777777" w:rsidR="007270BF" w:rsidRPr="0014228F" w:rsidRDefault="007270BF" w:rsidP="007270BF">
      <w:pPr>
        <w:pStyle w:val="ActivityNumbers"/>
      </w:pPr>
      <w:r w:rsidRPr="0014228F">
        <w:t xml:space="preserve">Make each of your nucleotides by attaching the phosphate group to the </w:t>
      </w:r>
      <w:r w:rsidR="00AF18B5">
        <w:t>5’</w:t>
      </w:r>
      <w:r w:rsidRPr="0014228F">
        <w:t xml:space="preserve"> end of the </w:t>
      </w:r>
      <w:r>
        <w:t>d</w:t>
      </w:r>
      <w:r w:rsidRPr="0014228F">
        <w:t>eoxyribose sugar and attaching the base to the single prime end o</w:t>
      </w:r>
      <w:r>
        <w:t>f the deoxyribose sugar</w:t>
      </w:r>
      <w:r w:rsidRPr="0014228F">
        <w:t>.</w:t>
      </w:r>
    </w:p>
    <w:p w14:paraId="6389269E" w14:textId="3C46F2CA" w:rsidR="007270BF" w:rsidRPr="0014228F" w:rsidRDefault="007270BF" w:rsidP="007270BF">
      <w:pPr>
        <w:pStyle w:val="ActivityNumbers"/>
      </w:pPr>
      <w:r w:rsidRPr="0014228F">
        <w:t xml:space="preserve">Once all of your nucleotides have been </w:t>
      </w:r>
      <w:r w:rsidR="00DF7284">
        <w:t>form</w:t>
      </w:r>
      <w:r w:rsidR="00DF7284" w:rsidRPr="0014228F">
        <w:t>ed</w:t>
      </w:r>
      <w:r w:rsidRPr="0014228F">
        <w:t>, construct your single</w:t>
      </w:r>
      <w:r>
        <w:t>-</w:t>
      </w:r>
      <w:r w:rsidRPr="0014228F">
        <w:t xml:space="preserve">stranded DNA sequence that you made in step 1. Attach the </w:t>
      </w:r>
      <w:r w:rsidR="00BF021F">
        <w:t xml:space="preserve">5’ </w:t>
      </w:r>
      <w:r w:rsidRPr="0014228F">
        <w:t xml:space="preserve">phosphate end of </w:t>
      </w:r>
      <w:r w:rsidR="00BF021F">
        <w:t>one</w:t>
      </w:r>
      <w:r w:rsidRPr="0014228F">
        <w:t xml:space="preserve"> nucleotide to the </w:t>
      </w:r>
      <w:r w:rsidR="00AF18B5">
        <w:t>3’</w:t>
      </w:r>
      <w:r>
        <w:t xml:space="preserve"> end of the </w:t>
      </w:r>
      <w:r w:rsidR="00BF021F">
        <w:t xml:space="preserve">next </w:t>
      </w:r>
      <w:r>
        <w:t>nucleotide</w:t>
      </w:r>
      <w:r w:rsidRPr="0014228F">
        <w:t>.</w:t>
      </w:r>
    </w:p>
    <w:p w14:paraId="1F9B73CF" w14:textId="77777777" w:rsidR="007270BF" w:rsidRPr="0014228F" w:rsidRDefault="007270BF" w:rsidP="007270BF">
      <w:pPr>
        <w:pStyle w:val="ActivityNumbers"/>
      </w:pPr>
      <w:r w:rsidRPr="0014228F">
        <w:t>Now construct the single stranded DNA strand th</w:t>
      </w:r>
      <w:r>
        <w:t>at</w:t>
      </w:r>
      <w:r w:rsidRPr="0014228F">
        <w:t xml:space="preserve"> represents </w:t>
      </w:r>
      <w:r>
        <w:t>the</w:t>
      </w:r>
      <w:r w:rsidRPr="0014228F">
        <w:t xml:space="preserve"> complimentary sequence you </w:t>
      </w:r>
      <w:r>
        <w:t xml:space="preserve">diagramed in </w:t>
      </w:r>
      <w:r w:rsidR="00AA5292">
        <w:t>s</w:t>
      </w:r>
      <w:r w:rsidRPr="0014228F">
        <w:t>tep 2.</w:t>
      </w:r>
    </w:p>
    <w:p w14:paraId="29B6A212" w14:textId="08DD0747" w:rsidR="007270BF" w:rsidRDefault="007270BF" w:rsidP="007270BF">
      <w:pPr>
        <w:pStyle w:val="ActivityNumbers"/>
      </w:pPr>
      <w:r w:rsidRPr="0014228F">
        <w:t>Attach the two sequences to make your double</w:t>
      </w:r>
      <w:r w:rsidR="00BF021F">
        <w:t>-</w:t>
      </w:r>
      <w:r w:rsidRPr="0014228F">
        <w:t>stranded DNA molecule.</w:t>
      </w:r>
    </w:p>
    <w:p w14:paraId="5E744628" w14:textId="46901E78" w:rsidR="00DF7284" w:rsidRPr="0014228F" w:rsidRDefault="00DF7284" w:rsidP="007270BF">
      <w:pPr>
        <w:pStyle w:val="ActivityNumbers"/>
      </w:pPr>
      <w:r>
        <w:t xml:space="preserve">Complete the </w:t>
      </w:r>
      <w:r w:rsidR="00BF021F">
        <w:t>a</w:t>
      </w:r>
      <w:r>
        <w:t xml:space="preserve">nalysis </w:t>
      </w:r>
      <w:r w:rsidR="00BF021F">
        <w:t>q</w:t>
      </w:r>
      <w:r>
        <w:t>uestions on the student worksheet.</w:t>
      </w:r>
    </w:p>
    <w:p w14:paraId="2DB46086" w14:textId="77777777" w:rsidR="00852F0A" w:rsidRPr="00D46F06" w:rsidRDefault="00852F0A" w:rsidP="002C5E76"/>
    <w:p w14:paraId="7BE7AF0C" w14:textId="77777777" w:rsidR="002C5E76" w:rsidRDefault="002C5E76" w:rsidP="002C5E76">
      <w:pPr>
        <w:pStyle w:val="ActivitySection"/>
      </w:pPr>
      <w:r>
        <w:t>Conclusion</w:t>
      </w:r>
    </w:p>
    <w:p w14:paraId="02334C4F" w14:textId="1F345CC9" w:rsidR="007270BF" w:rsidRDefault="007270BF" w:rsidP="00390E93">
      <w:pPr>
        <w:pStyle w:val="ActivityNumbers"/>
        <w:numPr>
          <w:ilvl w:val="0"/>
          <w:numId w:val="18"/>
        </w:numPr>
      </w:pPr>
      <w:r>
        <w:t>How does the structure of DNA allow for changes in the sequence?</w:t>
      </w:r>
    </w:p>
    <w:p w14:paraId="36D85859" w14:textId="7E7C549C" w:rsidR="00E73464" w:rsidRDefault="00E73464" w:rsidP="005871A2"/>
    <w:p w14:paraId="02C6DD63" w14:textId="77777777" w:rsidR="00E73464" w:rsidRDefault="00E73464" w:rsidP="005871A2"/>
    <w:p w14:paraId="05032A60" w14:textId="4E0F171A" w:rsidR="007270BF" w:rsidRDefault="007270BF" w:rsidP="00390E93">
      <w:pPr>
        <w:pStyle w:val="ActivityNumbers"/>
      </w:pPr>
      <w:r>
        <w:t>Based on your current knowledge of genetic engineering and DNA, how might DNA be used in altering the traits of a target organism?</w:t>
      </w:r>
    </w:p>
    <w:p w14:paraId="33F61F61" w14:textId="77777777" w:rsidR="00972C5C" w:rsidRDefault="00972C5C" w:rsidP="00390E93">
      <w:pPr>
        <w:pStyle w:val="ActivityNumbers"/>
        <w:sectPr w:rsidR="00972C5C" w:rsidSect="007C60E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657D56C7" w14:textId="77777777" w:rsidR="00210996" w:rsidRDefault="007270BF" w:rsidP="007270BF">
      <w:pPr>
        <w:pStyle w:val="APBHeading"/>
      </w:pPr>
      <w:r>
        <w:lastRenderedPageBreak/>
        <w:t>Activity 1.3.2 Student Worksheet</w:t>
      </w:r>
    </w:p>
    <w:p w14:paraId="14770014" w14:textId="77777777" w:rsidR="007270BF" w:rsidRDefault="007270BF" w:rsidP="007270BF"/>
    <w:p w14:paraId="344ACA1F" w14:textId="77777777" w:rsidR="007270BF" w:rsidRDefault="008145FF" w:rsidP="00390E93">
      <w:pPr>
        <w:pStyle w:val="ActivityBodyBold"/>
      </w:pPr>
      <w:r>
        <w:t>Eight-base sequence</w:t>
      </w:r>
      <w:r w:rsidR="00390E93"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430"/>
        <w:gridCol w:w="236"/>
        <w:gridCol w:w="424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540"/>
      </w:tblGrid>
      <w:tr w:rsidR="007270BF" w:rsidRPr="0014228F" w14:paraId="31E981DB" w14:textId="77777777" w:rsidTr="008A6D61">
        <w:trPr>
          <w:jc w:val="center"/>
        </w:trPr>
        <w:tc>
          <w:tcPr>
            <w:tcW w:w="530" w:type="dxa"/>
            <w:shd w:val="clear" w:color="auto" w:fill="auto"/>
          </w:tcPr>
          <w:p w14:paraId="3438CC59" w14:textId="77777777" w:rsidR="007270BF" w:rsidRPr="0014228F" w:rsidRDefault="007270BF" w:rsidP="008A6D61">
            <w:r w:rsidRPr="0014228F">
              <w:t>5</w:t>
            </w:r>
            <w:r>
              <w:t>’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020437F2" w14:textId="77777777" w:rsidR="007270BF" w:rsidRPr="0014228F" w:rsidRDefault="007270BF" w:rsidP="008A6D61"/>
        </w:tc>
        <w:tc>
          <w:tcPr>
            <w:tcW w:w="236" w:type="dxa"/>
            <w:shd w:val="clear" w:color="auto" w:fill="auto"/>
          </w:tcPr>
          <w:p w14:paraId="76E2E892" w14:textId="77777777" w:rsidR="007270BF" w:rsidRPr="0014228F" w:rsidRDefault="007270BF" w:rsidP="008A6D61"/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7A0128F1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198C98B8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1CB855D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37C8154E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1E626FB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45723643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9988254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7ACCB01F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98D8CC6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665E56FA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C3BA6DC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277D314C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8D8EF41" w14:textId="77777777" w:rsidR="007270BF" w:rsidRPr="0014228F" w:rsidRDefault="007270BF" w:rsidP="008A6D61"/>
        </w:tc>
        <w:tc>
          <w:tcPr>
            <w:tcW w:w="540" w:type="dxa"/>
            <w:shd w:val="clear" w:color="auto" w:fill="auto"/>
          </w:tcPr>
          <w:p w14:paraId="055F3E66" w14:textId="77777777" w:rsidR="007270BF" w:rsidRPr="0014228F" w:rsidRDefault="007270BF" w:rsidP="008A6D61">
            <w:r w:rsidRPr="0014228F">
              <w:t>3’</w:t>
            </w:r>
          </w:p>
        </w:tc>
      </w:tr>
    </w:tbl>
    <w:p w14:paraId="66278E3D" w14:textId="77777777" w:rsidR="007270BF" w:rsidRDefault="007270BF" w:rsidP="007270BF"/>
    <w:p w14:paraId="1688B8A4" w14:textId="77777777" w:rsidR="008145FF" w:rsidRDefault="008145FF" w:rsidP="00390E93">
      <w:pPr>
        <w:pStyle w:val="ActivityBodyBold"/>
      </w:pPr>
      <w:r>
        <w:t>Complimentary sequence</w:t>
      </w:r>
      <w:r w:rsidR="00390E93"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430"/>
        <w:gridCol w:w="236"/>
        <w:gridCol w:w="424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540"/>
      </w:tblGrid>
      <w:tr w:rsidR="007270BF" w:rsidRPr="0014228F" w14:paraId="4C9B2829" w14:textId="77777777" w:rsidTr="007B6BFC">
        <w:trPr>
          <w:trHeight w:val="225"/>
          <w:jc w:val="center"/>
        </w:trPr>
        <w:tc>
          <w:tcPr>
            <w:tcW w:w="530" w:type="dxa"/>
            <w:shd w:val="clear" w:color="auto" w:fill="auto"/>
          </w:tcPr>
          <w:p w14:paraId="1620366F" w14:textId="77777777" w:rsidR="007270BF" w:rsidRPr="0014228F" w:rsidRDefault="007270BF" w:rsidP="008A6D61">
            <w:r>
              <w:t>3’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6CD50568" w14:textId="77777777" w:rsidR="007270BF" w:rsidRPr="0014228F" w:rsidRDefault="007270BF" w:rsidP="008A6D61"/>
        </w:tc>
        <w:tc>
          <w:tcPr>
            <w:tcW w:w="236" w:type="dxa"/>
            <w:shd w:val="clear" w:color="auto" w:fill="auto"/>
          </w:tcPr>
          <w:p w14:paraId="433D52C1" w14:textId="77777777" w:rsidR="007270BF" w:rsidRPr="0014228F" w:rsidRDefault="007270BF" w:rsidP="008A6D61"/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</w:tcPr>
          <w:p w14:paraId="229C8637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69D5A61F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452F1AA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3D0DF102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E3A2EE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69EE700E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B4DC2FE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713E786A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49E7B50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4EED68D4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4DB72C6" w14:textId="77777777" w:rsidR="007270BF" w:rsidRPr="0014228F" w:rsidRDefault="007270BF" w:rsidP="008A6D61"/>
        </w:tc>
        <w:tc>
          <w:tcPr>
            <w:tcW w:w="270" w:type="dxa"/>
            <w:shd w:val="clear" w:color="auto" w:fill="auto"/>
          </w:tcPr>
          <w:p w14:paraId="71CEBCAA" w14:textId="77777777" w:rsidR="007270BF" w:rsidRPr="0014228F" w:rsidRDefault="007270BF" w:rsidP="008A6D61"/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328C271" w14:textId="77777777" w:rsidR="007270BF" w:rsidRPr="0014228F" w:rsidRDefault="007270BF" w:rsidP="008A6D61"/>
        </w:tc>
        <w:tc>
          <w:tcPr>
            <w:tcW w:w="540" w:type="dxa"/>
            <w:shd w:val="clear" w:color="auto" w:fill="auto"/>
          </w:tcPr>
          <w:p w14:paraId="6DB8261D" w14:textId="77777777" w:rsidR="007270BF" w:rsidRPr="0014228F" w:rsidRDefault="007270BF" w:rsidP="008A6D61">
            <w:r>
              <w:t>5</w:t>
            </w:r>
            <w:r w:rsidRPr="0014228F">
              <w:t>’</w:t>
            </w:r>
          </w:p>
        </w:tc>
      </w:tr>
    </w:tbl>
    <w:p w14:paraId="77609006" w14:textId="77777777" w:rsidR="007270BF" w:rsidRDefault="007270BF" w:rsidP="007270BF"/>
    <w:p w14:paraId="4E821BEF" w14:textId="77777777" w:rsidR="008145FF" w:rsidRDefault="00AA5292" w:rsidP="00390E93">
      <w:pPr>
        <w:pStyle w:val="ActivityBodyBold"/>
      </w:pPr>
      <w:r>
        <w:t>Color Representations</w:t>
      </w:r>
      <w:r w:rsidR="00390E93"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89"/>
        <w:gridCol w:w="1511"/>
        <w:gridCol w:w="257"/>
        <w:gridCol w:w="1445"/>
        <w:gridCol w:w="267"/>
        <w:gridCol w:w="900"/>
      </w:tblGrid>
      <w:tr w:rsidR="007B6BFC" w14:paraId="19408648" w14:textId="77777777" w:rsidTr="007B6BFC">
        <w:trPr>
          <w:trHeight w:val="412"/>
          <w:jc w:val="center"/>
        </w:trPr>
        <w:tc>
          <w:tcPr>
            <w:tcW w:w="1389" w:type="dxa"/>
            <w:shd w:val="clear" w:color="auto" w:fill="auto"/>
            <w:vAlign w:val="center"/>
          </w:tcPr>
          <w:p w14:paraId="70766D13" w14:textId="77777777" w:rsidR="007B6BFC" w:rsidRDefault="007B6BFC" w:rsidP="007B6BFC">
            <w:pPr>
              <w:jc w:val="center"/>
            </w:pPr>
          </w:p>
        </w:tc>
        <w:tc>
          <w:tcPr>
            <w:tcW w:w="3213" w:type="dxa"/>
            <w:gridSpan w:val="3"/>
            <w:shd w:val="clear" w:color="auto" w:fill="auto"/>
            <w:vAlign w:val="center"/>
          </w:tcPr>
          <w:p w14:paraId="0A435629" w14:textId="77777777" w:rsidR="007B6BFC" w:rsidRDefault="007B6BFC" w:rsidP="007B6BFC">
            <w:pPr>
              <w:pStyle w:val="RubricHeadings"/>
            </w:pPr>
            <w:r>
              <w:t>Bases</w:t>
            </w:r>
          </w:p>
        </w:tc>
        <w:tc>
          <w:tcPr>
            <w:tcW w:w="267" w:type="dxa"/>
            <w:vAlign w:val="center"/>
          </w:tcPr>
          <w:p w14:paraId="544D17DE" w14:textId="77777777" w:rsidR="007B6BFC" w:rsidRDefault="007B6BFC" w:rsidP="007B6BFC">
            <w:pPr>
              <w:pStyle w:val="RubricHeadings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C998999" w14:textId="77777777" w:rsidR="007B6BFC" w:rsidRDefault="007B6BFC" w:rsidP="007B6BFC">
            <w:pPr>
              <w:pStyle w:val="RubricHeadings"/>
            </w:pPr>
            <w:r>
              <w:t>Color</w:t>
            </w:r>
          </w:p>
        </w:tc>
      </w:tr>
      <w:tr w:rsidR="007B6BFC" w14:paraId="50464EA7" w14:textId="77777777" w:rsidTr="00AC7531">
        <w:trPr>
          <w:trHeight w:val="332"/>
          <w:jc w:val="center"/>
        </w:trPr>
        <w:tc>
          <w:tcPr>
            <w:tcW w:w="1389" w:type="dxa"/>
            <w:shd w:val="clear" w:color="auto" w:fill="auto"/>
            <w:vAlign w:val="center"/>
          </w:tcPr>
          <w:p w14:paraId="5B6C2782" w14:textId="77777777" w:rsidR="007B6BFC" w:rsidRDefault="007B6BFC" w:rsidP="007B6BFC">
            <w:pPr>
              <w:pStyle w:val="RubricHeadings"/>
            </w:pPr>
            <w:r>
              <w:t>Purine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5F349EA2" w14:textId="77777777" w:rsidR="007B6BFC" w:rsidRDefault="007B6BFC" w:rsidP="008A6D61"/>
        </w:tc>
        <w:tc>
          <w:tcPr>
            <w:tcW w:w="257" w:type="dxa"/>
            <w:shd w:val="clear" w:color="auto" w:fill="auto"/>
          </w:tcPr>
          <w:p w14:paraId="00B6A916" w14:textId="77777777" w:rsidR="007B6BFC" w:rsidRDefault="007B6BFC" w:rsidP="008A6D61"/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A816A9C" w14:textId="77777777" w:rsidR="007B6BFC" w:rsidRDefault="007B6BFC" w:rsidP="008A6D61"/>
        </w:tc>
        <w:tc>
          <w:tcPr>
            <w:tcW w:w="267" w:type="dxa"/>
            <w:tcBorders>
              <w:right w:val="single" w:sz="4" w:space="0" w:color="auto"/>
            </w:tcBorders>
          </w:tcPr>
          <w:p w14:paraId="51E3D6A9" w14:textId="77777777" w:rsidR="007B6BFC" w:rsidRDefault="007B6BFC" w:rsidP="008A6D61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DAB" w14:textId="77777777" w:rsidR="007B6BFC" w:rsidRDefault="007B6BFC" w:rsidP="008A6D61"/>
        </w:tc>
      </w:tr>
      <w:tr w:rsidR="007B6BFC" w14:paraId="13A82794" w14:textId="77777777" w:rsidTr="00AC7531">
        <w:trPr>
          <w:trHeight w:val="350"/>
          <w:jc w:val="center"/>
        </w:trPr>
        <w:tc>
          <w:tcPr>
            <w:tcW w:w="1389" w:type="dxa"/>
            <w:shd w:val="clear" w:color="auto" w:fill="auto"/>
            <w:vAlign w:val="center"/>
          </w:tcPr>
          <w:p w14:paraId="34444C16" w14:textId="77777777" w:rsidR="007B6BFC" w:rsidRDefault="007B6BFC" w:rsidP="007B6BFC">
            <w:pPr>
              <w:pStyle w:val="RubricHeadings"/>
            </w:pPr>
            <w:r>
              <w:t>Pyrimidine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3B27C5A7" w14:textId="77777777" w:rsidR="007B6BFC" w:rsidRDefault="007B6BFC" w:rsidP="008A6D61"/>
        </w:tc>
        <w:tc>
          <w:tcPr>
            <w:tcW w:w="257" w:type="dxa"/>
            <w:shd w:val="clear" w:color="auto" w:fill="auto"/>
          </w:tcPr>
          <w:p w14:paraId="7FD67374" w14:textId="77777777" w:rsidR="007B6BFC" w:rsidRDefault="007B6BFC" w:rsidP="008A6D61"/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1181689" w14:textId="77777777" w:rsidR="007B6BFC" w:rsidRDefault="007B6BFC" w:rsidP="008A6D61"/>
        </w:tc>
        <w:tc>
          <w:tcPr>
            <w:tcW w:w="267" w:type="dxa"/>
            <w:tcBorders>
              <w:right w:val="single" w:sz="4" w:space="0" w:color="auto"/>
            </w:tcBorders>
          </w:tcPr>
          <w:p w14:paraId="74256719" w14:textId="77777777" w:rsidR="007B6BFC" w:rsidRDefault="007B6BFC" w:rsidP="008A6D61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869" w14:textId="77777777" w:rsidR="007B6BFC" w:rsidRDefault="007B6BFC" w:rsidP="008A6D61"/>
        </w:tc>
      </w:tr>
    </w:tbl>
    <w:p w14:paraId="35030DAA" w14:textId="77777777" w:rsidR="007270BF" w:rsidRDefault="007270BF" w:rsidP="007270BF"/>
    <w:p w14:paraId="513015BD" w14:textId="77777777" w:rsidR="00AA5292" w:rsidRDefault="00AA5292" w:rsidP="00390E93">
      <w:pPr>
        <w:pStyle w:val="ActivityBodyBold"/>
      </w:pPr>
      <w:r>
        <w:t>Component Quantities and Representations</w:t>
      </w:r>
      <w:r w:rsidR="00390E93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2"/>
        <w:gridCol w:w="1920"/>
        <w:gridCol w:w="4075"/>
      </w:tblGrid>
      <w:tr w:rsidR="008145FF" w14:paraId="1DE6C9C7" w14:textId="77777777" w:rsidTr="00390E93">
        <w:trPr>
          <w:trHeight w:val="417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3CBECB7A" w14:textId="77777777" w:rsidR="008145FF" w:rsidRDefault="008145FF" w:rsidP="008A6D61">
            <w:pPr>
              <w:pStyle w:val="RubricHeadings"/>
            </w:pPr>
            <w:r>
              <w:t>DNA Component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E90DCA9" w14:textId="77777777" w:rsidR="008145FF" w:rsidRDefault="008145FF" w:rsidP="008A6D61">
            <w:pPr>
              <w:pStyle w:val="RubricHeadings"/>
            </w:pPr>
            <w:r>
              <w:t>Number Needed</w:t>
            </w:r>
          </w:p>
        </w:tc>
        <w:tc>
          <w:tcPr>
            <w:tcW w:w="4075" w:type="dxa"/>
            <w:shd w:val="clear" w:color="auto" w:fill="auto"/>
            <w:vAlign w:val="center"/>
          </w:tcPr>
          <w:p w14:paraId="166E3B54" w14:textId="77777777" w:rsidR="008145FF" w:rsidRDefault="008145FF" w:rsidP="008A6D61">
            <w:pPr>
              <w:pStyle w:val="RubricHeadings"/>
            </w:pPr>
            <w:r>
              <w:t>Represented by</w:t>
            </w:r>
          </w:p>
        </w:tc>
      </w:tr>
      <w:tr w:rsidR="008145FF" w14:paraId="199BFAB9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39D79CFA" w14:textId="77777777" w:rsidR="008145FF" w:rsidRDefault="008145FF" w:rsidP="008A6D61">
            <w:r>
              <w:t>Adenine</w:t>
            </w:r>
          </w:p>
        </w:tc>
        <w:tc>
          <w:tcPr>
            <w:tcW w:w="1920" w:type="dxa"/>
            <w:shd w:val="clear" w:color="auto" w:fill="auto"/>
          </w:tcPr>
          <w:p w14:paraId="1FADF9D0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705575FA" w14:textId="77777777" w:rsidR="008145FF" w:rsidRDefault="008145FF" w:rsidP="008A6D61"/>
        </w:tc>
      </w:tr>
      <w:tr w:rsidR="008145FF" w14:paraId="4F1ECF15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0FEE4B46" w14:textId="77777777" w:rsidR="008145FF" w:rsidRDefault="008145FF" w:rsidP="008A6D61">
            <w:r>
              <w:t>Thymine</w:t>
            </w:r>
          </w:p>
        </w:tc>
        <w:tc>
          <w:tcPr>
            <w:tcW w:w="1920" w:type="dxa"/>
            <w:shd w:val="clear" w:color="auto" w:fill="auto"/>
          </w:tcPr>
          <w:p w14:paraId="43CA7B85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49F174E8" w14:textId="77777777" w:rsidR="008145FF" w:rsidRDefault="008145FF" w:rsidP="008A6D61"/>
        </w:tc>
      </w:tr>
      <w:tr w:rsidR="008145FF" w14:paraId="4EA28D95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6BFB3A8F" w14:textId="77777777" w:rsidR="008145FF" w:rsidRDefault="008145FF" w:rsidP="008A6D61">
            <w:r>
              <w:t>Guanine</w:t>
            </w:r>
          </w:p>
        </w:tc>
        <w:tc>
          <w:tcPr>
            <w:tcW w:w="1920" w:type="dxa"/>
            <w:shd w:val="clear" w:color="auto" w:fill="auto"/>
          </w:tcPr>
          <w:p w14:paraId="2002694D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178E7170" w14:textId="77777777" w:rsidR="008145FF" w:rsidRDefault="008145FF" w:rsidP="008A6D61"/>
        </w:tc>
      </w:tr>
      <w:tr w:rsidR="008145FF" w14:paraId="6987D2C1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4D1E7A4D" w14:textId="77777777" w:rsidR="008145FF" w:rsidRDefault="008145FF" w:rsidP="008A6D61">
            <w:r>
              <w:t>Cytosine</w:t>
            </w:r>
          </w:p>
        </w:tc>
        <w:tc>
          <w:tcPr>
            <w:tcW w:w="1920" w:type="dxa"/>
            <w:shd w:val="clear" w:color="auto" w:fill="auto"/>
          </w:tcPr>
          <w:p w14:paraId="2546A867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22B73563" w14:textId="77777777" w:rsidR="008145FF" w:rsidRDefault="008145FF" w:rsidP="008A6D61"/>
        </w:tc>
      </w:tr>
      <w:tr w:rsidR="008145FF" w14:paraId="69016DE9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1AAD345F" w14:textId="77777777" w:rsidR="008145FF" w:rsidRDefault="008145FF" w:rsidP="008A6D61">
            <w:r>
              <w:t>Phosphate</w:t>
            </w:r>
          </w:p>
        </w:tc>
        <w:tc>
          <w:tcPr>
            <w:tcW w:w="1920" w:type="dxa"/>
            <w:shd w:val="clear" w:color="auto" w:fill="auto"/>
          </w:tcPr>
          <w:p w14:paraId="01BED677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11363E51" w14:textId="77777777" w:rsidR="008145FF" w:rsidRDefault="008145FF" w:rsidP="008A6D61"/>
        </w:tc>
      </w:tr>
      <w:tr w:rsidR="008145FF" w14:paraId="74581F2B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76E2753C" w14:textId="77777777" w:rsidR="008145FF" w:rsidRDefault="008145FF" w:rsidP="008A6D61">
            <w:r>
              <w:t>Deoxyribose sugar</w:t>
            </w:r>
          </w:p>
        </w:tc>
        <w:tc>
          <w:tcPr>
            <w:tcW w:w="1920" w:type="dxa"/>
            <w:shd w:val="clear" w:color="auto" w:fill="auto"/>
          </w:tcPr>
          <w:p w14:paraId="68B866B8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05499EA7" w14:textId="77777777" w:rsidR="008145FF" w:rsidRDefault="008145FF" w:rsidP="008A6D61"/>
        </w:tc>
      </w:tr>
      <w:tr w:rsidR="008145FF" w14:paraId="3873C9DF" w14:textId="77777777" w:rsidTr="00390E93">
        <w:trPr>
          <w:trHeight w:val="346"/>
          <w:jc w:val="center"/>
        </w:trPr>
        <w:tc>
          <w:tcPr>
            <w:tcW w:w="2432" w:type="dxa"/>
            <w:shd w:val="clear" w:color="auto" w:fill="auto"/>
            <w:vAlign w:val="center"/>
          </w:tcPr>
          <w:p w14:paraId="73B09ECB" w14:textId="77777777" w:rsidR="008145FF" w:rsidRDefault="008145FF" w:rsidP="008A6D61">
            <w:r>
              <w:t>Hydrogen bond</w:t>
            </w:r>
          </w:p>
        </w:tc>
        <w:tc>
          <w:tcPr>
            <w:tcW w:w="1920" w:type="dxa"/>
            <w:shd w:val="clear" w:color="auto" w:fill="auto"/>
          </w:tcPr>
          <w:p w14:paraId="59C8BA6B" w14:textId="77777777" w:rsidR="008145FF" w:rsidRDefault="008145FF" w:rsidP="008A6D61"/>
        </w:tc>
        <w:tc>
          <w:tcPr>
            <w:tcW w:w="4075" w:type="dxa"/>
            <w:shd w:val="clear" w:color="auto" w:fill="auto"/>
          </w:tcPr>
          <w:p w14:paraId="04A491A3" w14:textId="77777777" w:rsidR="008145FF" w:rsidRDefault="008145FF" w:rsidP="008A6D61"/>
        </w:tc>
      </w:tr>
    </w:tbl>
    <w:p w14:paraId="4D143791" w14:textId="77777777" w:rsidR="007270BF" w:rsidRDefault="007270BF" w:rsidP="007270BF"/>
    <w:p w14:paraId="1BA4A16D" w14:textId="77777777" w:rsidR="00AA5292" w:rsidRDefault="00AA5292" w:rsidP="00AA5292">
      <w:pPr>
        <w:pStyle w:val="ActivityBodyBold"/>
      </w:pPr>
      <w:r>
        <w:t>Analysis Questions</w:t>
      </w:r>
    </w:p>
    <w:p w14:paraId="15D18DB8" w14:textId="77777777" w:rsidR="00AA5292" w:rsidRDefault="00AA5292" w:rsidP="00AA5292">
      <w:pPr>
        <w:pStyle w:val="ActivityNumbers"/>
        <w:numPr>
          <w:ilvl w:val="0"/>
          <w:numId w:val="16"/>
        </w:numPr>
      </w:pPr>
      <w:r>
        <w:t>Are both sides of a DNA molecule identical? Why or why not?</w:t>
      </w:r>
    </w:p>
    <w:p w14:paraId="23368B63" w14:textId="2533A771" w:rsidR="00AA5292" w:rsidRPr="009C4BC3" w:rsidRDefault="00AA5292" w:rsidP="00AA5292">
      <w:bookmarkStart w:id="0" w:name="_GoBack"/>
      <w:bookmarkEnd w:id="0"/>
    </w:p>
    <w:p w14:paraId="7E8E09A3" w14:textId="77777777" w:rsidR="00AA5292" w:rsidRPr="009C4BC3" w:rsidRDefault="00AA5292" w:rsidP="00AA5292"/>
    <w:p w14:paraId="2A14A6A8" w14:textId="77777777" w:rsidR="00AA5292" w:rsidRDefault="00AA5292" w:rsidP="00AA5292">
      <w:pPr>
        <w:pStyle w:val="ActivityNumbers"/>
      </w:pPr>
      <w:r>
        <w:t xml:space="preserve">DNA is always read from the </w:t>
      </w:r>
      <w:r w:rsidR="00AF18B5">
        <w:t>5’</w:t>
      </w:r>
      <w:r>
        <w:t xml:space="preserve"> to the </w:t>
      </w:r>
      <w:r w:rsidR="00AF18B5">
        <w:t>3’</w:t>
      </w:r>
      <w:r>
        <w:t xml:space="preserve">. What are the possible sequences for your </w:t>
      </w:r>
      <w:r w:rsidR="00AC7531">
        <w:t xml:space="preserve">Dancing </w:t>
      </w:r>
      <w:r>
        <w:t>DNA strand that you developed?</w:t>
      </w:r>
    </w:p>
    <w:p w14:paraId="754A38FE" w14:textId="6DED9134" w:rsidR="00AA5292" w:rsidRPr="009C4BC3" w:rsidRDefault="00AA5292" w:rsidP="00AA5292"/>
    <w:p w14:paraId="3B7970CB" w14:textId="77777777" w:rsidR="00AA5292" w:rsidRPr="009C4BC3" w:rsidRDefault="00AA5292" w:rsidP="00AA5292"/>
    <w:p w14:paraId="3CE8F3CA" w14:textId="77777777" w:rsidR="00AA5292" w:rsidRDefault="00AA5292" w:rsidP="00AA5292">
      <w:pPr>
        <w:pStyle w:val="ActivityNumbers"/>
      </w:pPr>
      <w:r>
        <w:t>Based upon the Dancing DNA model, which of the hydrogen bonds are stronger A and T or G and C? Why?</w:t>
      </w:r>
    </w:p>
    <w:p w14:paraId="4FDD5044" w14:textId="77777777" w:rsidR="00AA5292" w:rsidRPr="009C4BC3" w:rsidRDefault="00AA5292" w:rsidP="00AA5292"/>
    <w:p w14:paraId="785D3045" w14:textId="77777777" w:rsidR="00AA5292" w:rsidRPr="009C4BC3" w:rsidRDefault="00AA5292" w:rsidP="00AA5292"/>
    <w:p w14:paraId="2A11B2AA" w14:textId="77777777" w:rsidR="00AA5292" w:rsidRDefault="00AA5292" w:rsidP="00AA5292">
      <w:pPr>
        <w:pStyle w:val="ActivityNumbers"/>
      </w:pPr>
      <w:r>
        <w:t>What are the 3 components of deoxyribonucleic acid?</w:t>
      </w:r>
    </w:p>
    <w:p w14:paraId="03FFF74F" w14:textId="77777777" w:rsidR="00AA5292" w:rsidRDefault="00AA5292" w:rsidP="00AA5292"/>
    <w:p w14:paraId="0DBF331F" w14:textId="77777777" w:rsidR="00AA5292" w:rsidRPr="009C4BC3" w:rsidRDefault="00AA5292" w:rsidP="00AA5292"/>
    <w:p w14:paraId="7B18E02F" w14:textId="77777777" w:rsidR="00AA5292" w:rsidRDefault="00AA5292" w:rsidP="00AA5292">
      <w:pPr>
        <w:pStyle w:val="ActivityNumbers"/>
      </w:pPr>
      <w:r>
        <w:t>Wh</w:t>
      </w:r>
      <w:r w:rsidR="00AC7531">
        <w:t>at DNA component</w:t>
      </w:r>
      <w:r>
        <w:t xml:space="preserve"> does the phosphate group attach to?</w:t>
      </w:r>
    </w:p>
    <w:p w14:paraId="045D668F" w14:textId="77777777" w:rsidR="00AA5292" w:rsidRDefault="00AA5292" w:rsidP="00AA5292"/>
    <w:p w14:paraId="0E343C9E" w14:textId="77777777" w:rsidR="00AA5292" w:rsidRPr="009C4BC3" w:rsidRDefault="00AA5292" w:rsidP="00AA5292"/>
    <w:p w14:paraId="05062383" w14:textId="77777777" w:rsidR="00AA5292" w:rsidRDefault="00AA5292" w:rsidP="00AA5292">
      <w:pPr>
        <w:pStyle w:val="ActivityNumbers"/>
      </w:pPr>
      <w:r>
        <w:lastRenderedPageBreak/>
        <w:t>If a DNA strand has 20 bases and 2 are adenine, how many are guanine, cytosine and thymine?</w:t>
      </w:r>
    </w:p>
    <w:p w14:paraId="578D0F36" w14:textId="77777777" w:rsidR="00AA5292" w:rsidRDefault="00AA5292" w:rsidP="00AA5292"/>
    <w:p w14:paraId="598D746A" w14:textId="77777777" w:rsidR="00AA5292" w:rsidRPr="009C4BC3" w:rsidRDefault="00AA5292" w:rsidP="00AA5292"/>
    <w:p w14:paraId="22B7F2A2" w14:textId="77777777" w:rsidR="00AA5292" w:rsidRDefault="00AA5292" w:rsidP="00AA5292">
      <w:pPr>
        <w:pStyle w:val="ActivityNumbers"/>
      </w:pPr>
      <w:r>
        <w:t>What is the smallest unit of DNA called?</w:t>
      </w:r>
    </w:p>
    <w:p w14:paraId="05E3E874" w14:textId="77777777" w:rsidR="00AA5292" w:rsidRDefault="00AA5292" w:rsidP="00AA5292"/>
    <w:p w14:paraId="13595514" w14:textId="77777777" w:rsidR="00AA5292" w:rsidRPr="00C0221D" w:rsidRDefault="00AA5292" w:rsidP="00AA5292"/>
    <w:p w14:paraId="652196D0" w14:textId="77777777" w:rsidR="00AA5292" w:rsidRDefault="00AA5292" w:rsidP="00AA5292">
      <w:pPr>
        <w:pStyle w:val="ActivityNumbers"/>
      </w:pPr>
      <w:r>
        <w:t>Why do you think a purine must pair with a pyrimidine?</w:t>
      </w:r>
    </w:p>
    <w:p w14:paraId="54A38C64" w14:textId="77777777" w:rsidR="00AA5292" w:rsidRDefault="00AA5292" w:rsidP="00AA5292"/>
    <w:p w14:paraId="214DC893" w14:textId="77777777" w:rsidR="00AA5292" w:rsidRPr="009C4BC3" w:rsidRDefault="00AA5292" w:rsidP="00AA5292"/>
    <w:p w14:paraId="401466A0" w14:textId="77777777" w:rsidR="00AA5292" w:rsidRDefault="00AA5292" w:rsidP="00AA5292">
      <w:pPr>
        <w:pStyle w:val="ActivityNumbers"/>
      </w:pPr>
      <w:r>
        <w:t>If a sequence on one DNA strand is CGTCGCTA, what is the sequence of bases on the opposite strand?</w:t>
      </w:r>
    </w:p>
    <w:p w14:paraId="69B1DCF1" w14:textId="77777777" w:rsidR="00AA5292" w:rsidRPr="009C4BC3" w:rsidRDefault="00AA5292" w:rsidP="00AA5292"/>
    <w:p w14:paraId="6775FB11" w14:textId="77777777" w:rsidR="00AA5292" w:rsidRPr="009C4BC3" w:rsidRDefault="00AA5292" w:rsidP="00AA5292"/>
    <w:p w14:paraId="342D9C22" w14:textId="77777777" w:rsidR="00AA5292" w:rsidRPr="002C5E76" w:rsidRDefault="00AA5292" w:rsidP="00317D96">
      <w:pPr>
        <w:pStyle w:val="ActivityNumbers"/>
      </w:pPr>
      <w:r>
        <w:t xml:space="preserve">If the </w:t>
      </w:r>
      <w:r w:rsidR="00AF18B5">
        <w:t>5’</w:t>
      </w:r>
      <w:r>
        <w:t xml:space="preserve"> end in the last question is the first C from left to right, what would be the </w:t>
      </w:r>
      <w:r w:rsidR="00AF18B5">
        <w:t>5’</w:t>
      </w:r>
      <w:r>
        <w:t xml:space="preserve"> most base on the opposite strand?</w:t>
      </w:r>
    </w:p>
    <w:sectPr w:rsidR="00AA5292" w:rsidRPr="002C5E76" w:rsidSect="007C60E2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CA56E" w14:textId="77777777" w:rsidR="005709D0" w:rsidRDefault="005709D0">
      <w:r>
        <w:separator/>
      </w:r>
    </w:p>
  </w:endnote>
  <w:endnote w:type="continuationSeparator" w:id="0">
    <w:p w14:paraId="0B8C8B58" w14:textId="77777777" w:rsidR="005709D0" w:rsidRDefault="0057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852F0A" w:rsidRPr="007F0280" w14:paraId="5CA7B35F" w14:textId="77777777" w:rsidTr="001B6073">
      <w:tc>
        <w:tcPr>
          <w:tcW w:w="4950" w:type="dxa"/>
          <w:shd w:val="clear" w:color="auto" w:fill="F2F2F2"/>
        </w:tcPr>
        <w:p w14:paraId="10F6CA67" w14:textId="77777777" w:rsidR="00852F0A" w:rsidRPr="00E03370" w:rsidRDefault="00852F0A" w:rsidP="001B6073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5850" w:type="dxa"/>
          <w:shd w:val="clear" w:color="auto" w:fill="F2F2F2"/>
        </w:tcPr>
        <w:p w14:paraId="66BF86EA" w14:textId="4B71B334" w:rsidR="00852F0A" w:rsidRDefault="00852F0A" w:rsidP="008145FF">
          <w:pPr>
            <w:pStyle w:val="Footer"/>
          </w:pPr>
          <w:r>
            <w:t>APB</w:t>
          </w:r>
          <w:r w:rsidRPr="003B0686">
            <w:t xml:space="preserve"> – Activity </w:t>
          </w:r>
          <w:r w:rsidR="008145FF">
            <w:t>1.3.2 DNA Strands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A37200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89920B9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374FC17B" w14:textId="77777777" w:rsidTr="001B6073">
      <w:tc>
        <w:tcPr>
          <w:tcW w:w="4950" w:type="dxa"/>
          <w:shd w:val="clear" w:color="auto" w:fill="F2F2F2"/>
        </w:tcPr>
        <w:p w14:paraId="6BCFFC1D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2507CCFD" w14:textId="66AB27F1" w:rsidR="00722698" w:rsidRDefault="00722698" w:rsidP="00722698">
          <w:pPr>
            <w:pStyle w:val="Footer"/>
          </w:pPr>
          <w:r>
            <w:t>APB</w:t>
          </w:r>
          <w:r w:rsidRPr="003B0686">
            <w:t xml:space="preserve"> – Activity </w:t>
          </w:r>
          <w:r w:rsidR="008145FF">
            <w:t>1.3.2 DNA Strands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A37200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9BE4EAC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1F208" w14:textId="77777777" w:rsidR="005709D0" w:rsidRDefault="005709D0">
      <w:r>
        <w:separator/>
      </w:r>
    </w:p>
  </w:footnote>
  <w:footnote w:type="continuationSeparator" w:id="0">
    <w:p w14:paraId="6B242B31" w14:textId="77777777" w:rsidR="005709D0" w:rsidRDefault="00570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54C86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EA79E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  <w:p w14:paraId="3DB1377C" w14:textId="77777777" w:rsidR="00390E93" w:rsidRPr="00390E93" w:rsidRDefault="00390E93" w:rsidP="002B0DD0">
    <w:pPr>
      <w:pStyle w:val="Footer"/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D1776"/>
    <w:multiLevelType w:val="hybridMultilevel"/>
    <w:tmpl w:val="EDD0C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7BA86FE6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5"/>
  </w:num>
  <w:num w:numId="14">
    <w:abstractNumId w:val="8"/>
    <w:lvlOverride w:ilvl="0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BF"/>
    <w:rsid w:val="00004D44"/>
    <w:rsid w:val="00022669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B6073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263"/>
    <w:rsid w:val="002F3C64"/>
    <w:rsid w:val="003310C6"/>
    <w:rsid w:val="0034081A"/>
    <w:rsid w:val="00352B6E"/>
    <w:rsid w:val="003574C4"/>
    <w:rsid w:val="00390E93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709D0"/>
    <w:rsid w:val="00581DD4"/>
    <w:rsid w:val="00586BFE"/>
    <w:rsid w:val="005871A2"/>
    <w:rsid w:val="005B2542"/>
    <w:rsid w:val="005C7360"/>
    <w:rsid w:val="005E14F5"/>
    <w:rsid w:val="005E2E78"/>
    <w:rsid w:val="005F2928"/>
    <w:rsid w:val="005F3C3B"/>
    <w:rsid w:val="00601A3E"/>
    <w:rsid w:val="006208FA"/>
    <w:rsid w:val="00627274"/>
    <w:rsid w:val="006347F4"/>
    <w:rsid w:val="00635F3D"/>
    <w:rsid w:val="006360D5"/>
    <w:rsid w:val="00642FCB"/>
    <w:rsid w:val="00644EFE"/>
    <w:rsid w:val="00647F89"/>
    <w:rsid w:val="00654B6C"/>
    <w:rsid w:val="006552C0"/>
    <w:rsid w:val="006656BB"/>
    <w:rsid w:val="006838B0"/>
    <w:rsid w:val="0069326E"/>
    <w:rsid w:val="006A4101"/>
    <w:rsid w:val="006A4781"/>
    <w:rsid w:val="006C4146"/>
    <w:rsid w:val="006D10CA"/>
    <w:rsid w:val="006F38A4"/>
    <w:rsid w:val="00703684"/>
    <w:rsid w:val="00715734"/>
    <w:rsid w:val="00722698"/>
    <w:rsid w:val="007270BF"/>
    <w:rsid w:val="007338A2"/>
    <w:rsid w:val="00763431"/>
    <w:rsid w:val="0076778F"/>
    <w:rsid w:val="0077472E"/>
    <w:rsid w:val="007925F0"/>
    <w:rsid w:val="00793303"/>
    <w:rsid w:val="007A36E5"/>
    <w:rsid w:val="007A566D"/>
    <w:rsid w:val="007B6BFC"/>
    <w:rsid w:val="007C2998"/>
    <w:rsid w:val="007C60E2"/>
    <w:rsid w:val="007E6D00"/>
    <w:rsid w:val="007F0280"/>
    <w:rsid w:val="008145FF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72C5C"/>
    <w:rsid w:val="0098363E"/>
    <w:rsid w:val="009C4D66"/>
    <w:rsid w:val="009E0675"/>
    <w:rsid w:val="009F29A8"/>
    <w:rsid w:val="00A241A8"/>
    <w:rsid w:val="00A31333"/>
    <w:rsid w:val="00A37200"/>
    <w:rsid w:val="00A41DA8"/>
    <w:rsid w:val="00A45FE8"/>
    <w:rsid w:val="00A70C87"/>
    <w:rsid w:val="00A82C3B"/>
    <w:rsid w:val="00A856C3"/>
    <w:rsid w:val="00AA5292"/>
    <w:rsid w:val="00AA52A7"/>
    <w:rsid w:val="00AC1398"/>
    <w:rsid w:val="00AC162F"/>
    <w:rsid w:val="00AC6CF6"/>
    <w:rsid w:val="00AC7531"/>
    <w:rsid w:val="00AE0075"/>
    <w:rsid w:val="00AF18B5"/>
    <w:rsid w:val="00AF47E6"/>
    <w:rsid w:val="00B032F1"/>
    <w:rsid w:val="00B05D83"/>
    <w:rsid w:val="00B43C31"/>
    <w:rsid w:val="00B45B73"/>
    <w:rsid w:val="00B541ED"/>
    <w:rsid w:val="00B836E8"/>
    <w:rsid w:val="00B90738"/>
    <w:rsid w:val="00B94588"/>
    <w:rsid w:val="00BB056A"/>
    <w:rsid w:val="00BC7E08"/>
    <w:rsid w:val="00BD3454"/>
    <w:rsid w:val="00BD7B24"/>
    <w:rsid w:val="00BE2F3A"/>
    <w:rsid w:val="00BF021F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DF7284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73464"/>
    <w:rsid w:val="00E821B9"/>
    <w:rsid w:val="00E83AB6"/>
    <w:rsid w:val="00EE5805"/>
    <w:rsid w:val="00F01A9E"/>
    <w:rsid w:val="00F2496C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D838D"/>
  <w15:chartTrackingRefBased/>
  <w15:docId w15:val="{9C7641B5-6E4B-495A-948A-D94F7900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15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626BF-AC73-47A6-806A-A74458CE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2</TotalTime>
  <Pages>4</Pages>
  <Words>1023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1.3.2 DNA Strands</vt:lpstr>
    </vt:vector>
  </TitlesOfParts>
  <Manager>Dan Jansen</Manager>
  <Company>Curriculum for Agricultural Science Education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1.3.2 DNA Strands</dc:title>
  <dc:subject>APB - Unit 1 - Lesson 1.3 Basics of Cells and DNA</dc:subject>
  <dc:creator>Marlene Jansen</dc:creator>
  <cp:keywords/>
  <dc:description/>
  <cp:lastModifiedBy>Melanie Bloom</cp:lastModifiedBy>
  <cp:revision>3</cp:revision>
  <cp:lastPrinted>2015-10-13T16:45:00Z</cp:lastPrinted>
  <dcterms:created xsi:type="dcterms:W3CDTF">2016-01-06T19:22:00Z</dcterms:created>
  <dcterms:modified xsi:type="dcterms:W3CDTF">2016-03-01T01:14:00Z</dcterms:modified>
</cp:coreProperties>
</file>